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0D" w:rsidRDefault="0091590D" w:rsidP="001D7AAF">
      <w:pPr>
        <w:jc w:val="center"/>
        <w:rPr>
          <w:b/>
          <w:caps/>
        </w:rPr>
      </w:pPr>
    </w:p>
    <w:tbl>
      <w:tblPr>
        <w:tblpPr w:leftFromText="180" w:rightFromText="180" w:vertAnchor="page" w:horzAnchor="margin" w:tblpX="-318" w:tblpY="1032"/>
        <w:tblW w:w="10146" w:type="dxa"/>
        <w:tblLook w:val="00A0"/>
      </w:tblPr>
      <w:tblGrid>
        <w:gridCol w:w="4219"/>
        <w:gridCol w:w="1701"/>
        <w:gridCol w:w="4226"/>
      </w:tblGrid>
      <w:tr w:rsidR="0091590D" w:rsidRPr="005B547A" w:rsidTr="00735B99">
        <w:trPr>
          <w:trHeight w:val="80"/>
        </w:trPr>
        <w:tc>
          <w:tcPr>
            <w:tcW w:w="4219" w:type="dxa"/>
            <w:vAlign w:val="center"/>
          </w:tcPr>
          <w:p w:rsidR="0091590D" w:rsidRDefault="0091590D" w:rsidP="00735B99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1590D" w:rsidRDefault="0091590D" w:rsidP="00735B99">
            <w:pPr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4226" w:type="dxa"/>
            <w:vAlign w:val="center"/>
          </w:tcPr>
          <w:p w:rsidR="0091590D" w:rsidRPr="00343F1F" w:rsidRDefault="0091590D" w:rsidP="00735B99">
            <w:pPr>
              <w:jc w:val="center"/>
              <w:rPr>
                <w:b/>
                <w:lang w:eastAsia="en-US"/>
              </w:rPr>
            </w:pPr>
          </w:p>
        </w:tc>
      </w:tr>
      <w:tr w:rsidR="0091590D" w:rsidRPr="00F65767" w:rsidTr="00735B99">
        <w:trPr>
          <w:trHeight w:val="1246"/>
        </w:trPr>
        <w:tc>
          <w:tcPr>
            <w:tcW w:w="4219" w:type="dxa"/>
            <w:vAlign w:val="center"/>
          </w:tcPr>
          <w:p w:rsidR="0091590D" w:rsidRPr="004309C9" w:rsidRDefault="0091590D" w:rsidP="00735B99">
            <w:pPr>
              <w:jc w:val="center"/>
              <w:rPr>
                <w:b/>
                <w:lang w:val="ky-KG" w:eastAsia="en-US"/>
              </w:rPr>
            </w:pPr>
            <w:r w:rsidRPr="004309C9">
              <w:rPr>
                <w:b/>
                <w:lang w:val="ky-KG"/>
              </w:rPr>
              <w:t>КЫРГЫЗ РЕСПУБЛИКАСЫНЫН КОРГОО ИШТЕРИ БОЮНЧА МАМЛЕКЕТТИК КОМИТЕТИ</w:t>
            </w:r>
          </w:p>
        </w:tc>
        <w:tc>
          <w:tcPr>
            <w:tcW w:w="1701" w:type="dxa"/>
          </w:tcPr>
          <w:p w:rsidR="0091590D" w:rsidRPr="004309C9" w:rsidRDefault="0091590D" w:rsidP="00735B99">
            <w:pPr>
              <w:jc w:val="center"/>
              <w:rPr>
                <w:b/>
                <w:lang w:val="ky-KG" w:eastAsia="en-US"/>
              </w:rPr>
            </w:pPr>
          </w:p>
          <w:p w:rsidR="0091590D" w:rsidRPr="004309C9" w:rsidRDefault="0091590D" w:rsidP="00735B99">
            <w:pPr>
              <w:jc w:val="center"/>
              <w:rPr>
                <w:b/>
                <w:lang w:val="ky-KG" w:eastAsia="en-US"/>
              </w:rPr>
            </w:pPr>
            <w:r w:rsidRPr="00016D67">
              <w:rPr>
                <w:noProof/>
                <w:lang w:val="ky-KG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Символика МО КР2" style="width:60.75pt;height:34.5pt;visibility:visible">
                  <v:imagedata r:id="rId4" o:title=""/>
                </v:shape>
              </w:pict>
            </w:r>
          </w:p>
          <w:p w:rsidR="0091590D" w:rsidRPr="004309C9" w:rsidRDefault="0091590D" w:rsidP="00735B99">
            <w:pPr>
              <w:rPr>
                <w:b/>
                <w:lang w:val="ky-KG" w:eastAsia="en-US"/>
              </w:rPr>
            </w:pPr>
          </w:p>
        </w:tc>
        <w:tc>
          <w:tcPr>
            <w:tcW w:w="4226" w:type="dxa"/>
            <w:vAlign w:val="center"/>
          </w:tcPr>
          <w:p w:rsidR="0091590D" w:rsidRPr="004309C9" w:rsidRDefault="0091590D" w:rsidP="00735B99">
            <w:pPr>
              <w:jc w:val="center"/>
              <w:rPr>
                <w:b/>
                <w:lang w:val="ky-KG" w:eastAsia="en-US"/>
              </w:rPr>
            </w:pPr>
            <w:r w:rsidRPr="004309C9">
              <w:rPr>
                <w:b/>
                <w:lang w:val="ky-KG" w:eastAsia="en-US"/>
              </w:rPr>
              <w:t>ГОСУДАРСТВЕННЫЙ КОМИТЕТ ПО ДЕЛАМ ОБОРОНЫ КЫРГЫЗСКОЙ РЕСПУБЛИКИ</w:t>
            </w:r>
          </w:p>
        </w:tc>
      </w:tr>
    </w:tbl>
    <w:p w:rsidR="0091590D" w:rsidRPr="00F65767" w:rsidRDefault="0091590D" w:rsidP="001D7AAF">
      <w:pPr>
        <w:jc w:val="center"/>
        <w:rPr>
          <w:b/>
          <w:bCs/>
          <w:sz w:val="28"/>
          <w:szCs w:val="28"/>
          <w:lang w:val="ky-KG"/>
        </w:rPr>
      </w:pPr>
    </w:p>
    <w:p w:rsidR="0091590D" w:rsidRPr="00F65767" w:rsidRDefault="0091590D" w:rsidP="001D7AAF">
      <w:pPr>
        <w:jc w:val="center"/>
        <w:rPr>
          <w:b/>
          <w:bCs/>
          <w:sz w:val="28"/>
          <w:szCs w:val="28"/>
          <w:lang w:val="ky-KG"/>
        </w:rPr>
      </w:pPr>
      <w:r w:rsidRPr="00F65767">
        <w:rPr>
          <w:b/>
          <w:bCs/>
          <w:sz w:val="28"/>
          <w:szCs w:val="28"/>
          <w:lang w:val="ky-KG"/>
        </w:rPr>
        <w:t>БУЙРУК</w:t>
      </w:r>
    </w:p>
    <w:p w:rsidR="0091590D" w:rsidRPr="00F65767" w:rsidRDefault="0091590D" w:rsidP="001D7AAF">
      <w:pPr>
        <w:jc w:val="center"/>
        <w:rPr>
          <w:b/>
          <w:bCs/>
          <w:sz w:val="28"/>
          <w:szCs w:val="28"/>
          <w:lang w:val="ky-KG"/>
        </w:rPr>
      </w:pPr>
    </w:p>
    <w:p w:rsidR="0091590D" w:rsidRPr="00F65767" w:rsidRDefault="0091590D" w:rsidP="001D7AAF">
      <w:pPr>
        <w:jc w:val="center"/>
        <w:rPr>
          <w:b/>
          <w:bCs/>
          <w:sz w:val="28"/>
          <w:szCs w:val="28"/>
          <w:lang w:val="ky-KG"/>
        </w:rPr>
      </w:pPr>
      <w:r w:rsidRPr="00F65767">
        <w:rPr>
          <w:b/>
          <w:bCs/>
          <w:sz w:val="28"/>
          <w:szCs w:val="28"/>
          <w:lang w:val="ky-KG"/>
        </w:rPr>
        <w:t>ПРИКАЗ</w:t>
      </w:r>
    </w:p>
    <w:p w:rsidR="0091590D" w:rsidRPr="00F65767" w:rsidRDefault="0091590D" w:rsidP="001D7AAF">
      <w:pPr>
        <w:jc w:val="center"/>
        <w:rPr>
          <w:b/>
          <w:bCs/>
          <w:sz w:val="28"/>
          <w:szCs w:val="28"/>
          <w:lang w:val="ky-KG"/>
        </w:rPr>
      </w:pPr>
    </w:p>
    <w:tbl>
      <w:tblPr>
        <w:tblW w:w="5188" w:type="pct"/>
        <w:tblInd w:w="-318" w:type="dxa"/>
        <w:tblCellMar>
          <w:left w:w="0" w:type="dxa"/>
          <w:right w:w="0" w:type="dxa"/>
        </w:tblCellMar>
        <w:tblLook w:val="00A0"/>
      </w:tblPr>
      <w:tblGrid>
        <w:gridCol w:w="3973"/>
        <w:gridCol w:w="2127"/>
        <w:gridCol w:w="3831"/>
      </w:tblGrid>
      <w:tr w:rsidR="0091590D" w:rsidRPr="00F65767" w:rsidTr="00735B99">
        <w:tc>
          <w:tcPr>
            <w:tcW w:w="2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90D" w:rsidRPr="00F65767" w:rsidRDefault="0091590D" w:rsidP="00735B99">
            <w:pPr>
              <w:pStyle w:val="tkTekst"/>
              <w:ind w:left="601" w:hanging="284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2017-ж. 6-апрели</w:t>
            </w:r>
          </w:p>
        </w:tc>
        <w:tc>
          <w:tcPr>
            <w:tcW w:w="10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90D" w:rsidRPr="00F65767" w:rsidRDefault="0091590D" w:rsidP="00735B9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№ 1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90D" w:rsidRPr="00F65767" w:rsidRDefault="0091590D" w:rsidP="00735B99">
            <w:pPr>
              <w:pStyle w:val="tkTekst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6576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Бишкек ш.</w:t>
            </w:r>
          </w:p>
        </w:tc>
      </w:tr>
    </w:tbl>
    <w:p w:rsidR="0091590D" w:rsidRPr="00F65767" w:rsidRDefault="0091590D" w:rsidP="001D7AAF">
      <w:pPr>
        <w:rPr>
          <w:b/>
          <w:sz w:val="28"/>
          <w:szCs w:val="28"/>
          <w:lang w:val="ky-KG"/>
        </w:rPr>
      </w:pPr>
    </w:p>
    <w:p w:rsidR="0091590D" w:rsidRPr="00F65767" w:rsidRDefault="0091590D" w:rsidP="001D7AAF">
      <w:pPr>
        <w:rPr>
          <w:b/>
          <w:sz w:val="28"/>
          <w:szCs w:val="28"/>
          <w:lang w:val="ky-KG"/>
        </w:rPr>
      </w:pPr>
    </w:p>
    <w:p w:rsidR="0091590D" w:rsidRPr="00F65767" w:rsidRDefault="0091590D" w:rsidP="001D7AAF">
      <w:pPr>
        <w:pStyle w:val="Heading1"/>
        <w:jc w:val="center"/>
        <w:rPr>
          <w:rFonts w:ascii="Times New Roman" w:hAnsi="Times New Roman"/>
          <w:sz w:val="28"/>
          <w:szCs w:val="28"/>
          <w:lang w:val="ky-KG"/>
        </w:rPr>
      </w:pPr>
      <w:r w:rsidRPr="00F65767">
        <w:rPr>
          <w:rFonts w:ascii="Times New Roman" w:hAnsi="Times New Roman"/>
          <w:sz w:val="28"/>
          <w:szCs w:val="28"/>
          <w:lang w:val="ky-KG"/>
        </w:rPr>
        <w:t>Кыргыз Республикасынын Куралдуу Күчтөрүнүн кошуундарын, бөлүктөрүн жана мекемелерин ты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F65767">
        <w:rPr>
          <w:rFonts w:ascii="Times New Roman" w:hAnsi="Times New Roman"/>
          <w:sz w:val="28"/>
          <w:szCs w:val="28"/>
          <w:lang w:val="ky-KG"/>
        </w:rPr>
        <w:t>чтык убакта медициналык техника жана мүлк менен жабдуу ченемдерин бекитүү жөнүндө</w:t>
      </w:r>
    </w:p>
    <w:p w:rsidR="0091590D" w:rsidRPr="00F65767" w:rsidRDefault="0091590D" w:rsidP="001D7AAF">
      <w:pPr>
        <w:pStyle w:val="Heading1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91590D" w:rsidRPr="00F65767" w:rsidRDefault="0091590D" w:rsidP="001D7AAF">
      <w:pPr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ab/>
        <w:t xml:space="preserve">Кыргыз Республикасынын Өкмөтүнүн 2014-жылдын 15-сентябрындагы </w:t>
      </w:r>
      <w:r>
        <w:rPr>
          <w:sz w:val="28"/>
          <w:szCs w:val="28"/>
          <w:lang w:val="ky-KG"/>
        </w:rPr>
        <w:t xml:space="preserve">№530 </w:t>
      </w:r>
      <w:r w:rsidRPr="00F65767">
        <w:rPr>
          <w:sz w:val="28"/>
          <w:szCs w:val="28"/>
          <w:lang w:val="ky-KG"/>
        </w:rPr>
        <w:t>«Кыргыз Республикасынын Өкмөтүнүн айрым ченем жаратуу ыйгарым укуктарын аткаруу бийлигинин бир катар мамлекеттик органдарына ө</w:t>
      </w:r>
      <w:r>
        <w:rPr>
          <w:sz w:val="28"/>
          <w:szCs w:val="28"/>
          <w:lang w:val="ky-KG"/>
        </w:rPr>
        <w:t>ткөрүп берүү</w:t>
      </w:r>
      <w:r w:rsidRPr="00F65767">
        <w:rPr>
          <w:sz w:val="28"/>
          <w:szCs w:val="28"/>
          <w:lang w:val="ky-KG"/>
        </w:rPr>
        <w:t xml:space="preserve"> жөнүндө» токтомунун негизинде,</w:t>
      </w:r>
      <w:r>
        <w:rPr>
          <w:sz w:val="28"/>
          <w:szCs w:val="28"/>
          <w:lang w:val="ky-KG"/>
        </w:rPr>
        <w:t xml:space="preserve"> </w:t>
      </w:r>
      <w:r w:rsidRPr="00F65767">
        <w:rPr>
          <w:sz w:val="28"/>
          <w:szCs w:val="28"/>
          <w:lang w:val="ky-KG"/>
        </w:rPr>
        <w:t>Кыргыз Республикасынын Куралдуу Күчтөрүнүн кошуундарынын, бөлүктөрүнүн жана мекемелеринин анык муктаждыгын жана камсыздалгандыгын эске алуу менен медициналык техниканы жана мүлктү талап кылуу ишин</w:t>
      </w:r>
      <w:r>
        <w:rPr>
          <w:sz w:val="28"/>
          <w:szCs w:val="28"/>
          <w:lang w:val="ky-KG"/>
        </w:rPr>
        <w:t xml:space="preserve"> талаптагыдай</w:t>
      </w:r>
      <w:r w:rsidRPr="00F65767">
        <w:rPr>
          <w:sz w:val="28"/>
          <w:szCs w:val="28"/>
          <w:lang w:val="ky-KG"/>
        </w:rPr>
        <w:t xml:space="preserve"> уюштуруу максатында, </w:t>
      </w:r>
      <w:r w:rsidRPr="00F65767">
        <w:rPr>
          <w:b/>
          <w:sz w:val="28"/>
          <w:szCs w:val="28"/>
          <w:lang w:val="ky-KG"/>
        </w:rPr>
        <w:t>буйрук кылам:</w:t>
      </w:r>
    </w:p>
    <w:p w:rsidR="0091590D" w:rsidRPr="00F65767" w:rsidRDefault="0091590D" w:rsidP="001D7AAF">
      <w:pPr>
        <w:jc w:val="both"/>
        <w:rPr>
          <w:sz w:val="28"/>
          <w:szCs w:val="28"/>
          <w:lang w:val="ky-KG"/>
        </w:rPr>
      </w:pPr>
    </w:p>
    <w:p w:rsidR="0091590D" w:rsidRPr="00F65767" w:rsidRDefault="0091590D" w:rsidP="001D7AAF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>1. Кыргыз Республикасынын Куралдуу Күчтөрүнүн кошуундарын, бөлүктөрүн жана мекемелерин ты</w:t>
      </w:r>
      <w:r>
        <w:rPr>
          <w:sz w:val="28"/>
          <w:szCs w:val="28"/>
          <w:lang w:val="ky-KG"/>
        </w:rPr>
        <w:t>н</w:t>
      </w:r>
      <w:r w:rsidRPr="00F65767">
        <w:rPr>
          <w:sz w:val="28"/>
          <w:szCs w:val="28"/>
          <w:lang w:val="ky-KG"/>
        </w:rPr>
        <w:t xml:space="preserve">чтык убакта медициналык техника жана мүлк менен жабдуунун тиркелген ченемдери бекитилсин. </w:t>
      </w:r>
    </w:p>
    <w:p w:rsidR="0091590D" w:rsidRPr="00F65767" w:rsidRDefault="0091590D" w:rsidP="001D7AAF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 xml:space="preserve">2. Кыргыз Республикасынын Коргоо иштери боюнча мамлекеттик комитетинин аскердик-медициналык башкармалыгынын, укуктук камсыздоо башкармалыгынын, иш башкармалыгынын </w:t>
      </w:r>
      <w:r>
        <w:rPr>
          <w:sz w:val="28"/>
          <w:szCs w:val="28"/>
          <w:lang w:val="ky-KG"/>
        </w:rPr>
        <w:t xml:space="preserve">башчылары </w:t>
      </w:r>
      <w:r w:rsidRPr="00F65767">
        <w:rPr>
          <w:sz w:val="28"/>
          <w:szCs w:val="28"/>
          <w:lang w:val="ky-KG"/>
        </w:rPr>
        <w:t xml:space="preserve">жана </w:t>
      </w:r>
      <w:r>
        <w:rPr>
          <w:sz w:val="28"/>
          <w:szCs w:val="28"/>
          <w:lang w:val="ky-KG"/>
        </w:rPr>
        <w:t xml:space="preserve">Кыргыз Республикасынын </w:t>
      </w:r>
      <w:r w:rsidRPr="00F65767">
        <w:rPr>
          <w:sz w:val="28"/>
          <w:szCs w:val="28"/>
          <w:lang w:val="ky-KG"/>
        </w:rPr>
        <w:t>Куралдуу Күчтө</w:t>
      </w:r>
      <w:r>
        <w:rPr>
          <w:sz w:val="28"/>
          <w:szCs w:val="28"/>
          <w:lang w:val="ky-KG"/>
        </w:rPr>
        <w:t>рүнүн Генералдык штабынын маалыматтык</w:t>
      </w:r>
      <w:r w:rsidRPr="00F65767">
        <w:rPr>
          <w:sz w:val="28"/>
          <w:szCs w:val="28"/>
          <w:lang w:val="ky-KG"/>
        </w:rPr>
        <w:t xml:space="preserve"> камсыздоо башкармалыгын</w:t>
      </w:r>
      <w:r>
        <w:rPr>
          <w:sz w:val="28"/>
          <w:szCs w:val="28"/>
          <w:lang w:val="ky-KG"/>
        </w:rPr>
        <w:t>ын башчысы (макулдашуу боюнча) төмөнкүлөр боюнча чараларды көрүшсүн</w:t>
      </w:r>
      <w:r w:rsidRPr="00F65767">
        <w:rPr>
          <w:sz w:val="28"/>
          <w:szCs w:val="28"/>
          <w:lang w:val="ky-KG"/>
        </w:rPr>
        <w:t>:</w:t>
      </w:r>
    </w:p>
    <w:p w:rsidR="0091590D" w:rsidRPr="00F65767" w:rsidRDefault="0091590D" w:rsidP="001D7AAF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катталгандан тартып,</w:t>
      </w:r>
      <w:r w:rsidRPr="00F65767">
        <w:rPr>
          <w:sz w:val="28"/>
          <w:szCs w:val="28"/>
          <w:lang w:val="ky-KG"/>
        </w:rPr>
        <w:t xml:space="preserve"> үч жумуш кү</w:t>
      </w:r>
      <w:r>
        <w:rPr>
          <w:sz w:val="28"/>
          <w:szCs w:val="28"/>
          <w:lang w:val="ky-KG"/>
        </w:rPr>
        <w:t>ндүн</w:t>
      </w:r>
      <w:r w:rsidRPr="00F65767">
        <w:rPr>
          <w:sz w:val="28"/>
          <w:szCs w:val="28"/>
          <w:lang w:val="ky-KG"/>
        </w:rPr>
        <w:t xml:space="preserve"> ичинд</w:t>
      </w:r>
      <w:r>
        <w:rPr>
          <w:sz w:val="28"/>
          <w:szCs w:val="28"/>
          <w:lang w:val="ky-KG"/>
        </w:rPr>
        <w:t>е «Эркин Тоо» гезитин</w:t>
      </w:r>
      <w:r w:rsidRPr="00F65767">
        <w:rPr>
          <w:sz w:val="28"/>
          <w:szCs w:val="28"/>
          <w:lang w:val="ky-KG"/>
        </w:rPr>
        <w:t>е расмий түрдө</w:t>
      </w:r>
      <w:r>
        <w:rPr>
          <w:sz w:val="28"/>
          <w:szCs w:val="28"/>
          <w:lang w:val="ky-KG"/>
        </w:rPr>
        <w:t xml:space="preserve"> жарыялоо жана </w:t>
      </w:r>
      <w:r w:rsidRPr="00F65767">
        <w:rPr>
          <w:sz w:val="28"/>
          <w:szCs w:val="28"/>
          <w:lang w:val="ky-KG"/>
        </w:rPr>
        <w:t>Кыргыз Республикасынын Өкмөтүнү</w:t>
      </w:r>
      <w:r>
        <w:rPr>
          <w:sz w:val="28"/>
          <w:szCs w:val="28"/>
          <w:lang w:val="ky-KG"/>
        </w:rPr>
        <w:t>н расмий веб-сайтына,</w:t>
      </w:r>
      <w:r w:rsidRPr="00F65767">
        <w:rPr>
          <w:sz w:val="28"/>
          <w:szCs w:val="28"/>
          <w:lang w:val="ky-KG"/>
        </w:rPr>
        <w:t xml:space="preserve"> Кыргыз Республикасынын Коргоо иштери боюнча мам</w:t>
      </w:r>
      <w:r>
        <w:rPr>
          <w:sz w:val="28"/>
          <w:szCs w:val="28"/>
          <w:lang w:val="ky-KG"/>
        </w:rPr>
        <w:t>лекеттик комитетинин веб-сайтына жайгаштыруу</w:t>
      </w:r>
      <w:r w:rsidRPr="00F65767">
        <w:rPr>
          <w:sz w:val="28"/>
          <w:szCs w:val="28"/>
          <w:lang w:val="ky-KG"/>
        </w:rPr>
        <w:t>;</w:t>
      </w:r>
    </w:p>
    <w:p w:rsidR="0091590D" w:rsidRPr="00F65767" w:rsidRDefault="0091590D" w:rsidP="002F370E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>буйруктун</w:t>
      </w:r>
      <w:r w:rsidRPr="00F65767">
        <w:rPr>
          <w:sz w:val="28"/>
          <w:szCs w:val="28"/>
          <w:lang w:val="ky-KG"/>
        </w:rPr>
        <w:t xml:space="preserve"> мамлекеттик жана расмий тилде</w:t>
      </w:r>
      <w:r>
        <w:rPr>
          <w:sz w:val="28"/>
          <w:szCs w:val="28"/>
          <w:lang w:val="ky-KG"/>
        </w:rPr>
        <w:t xml:space="preserve">рде, </w:t>
      </w:r>
      <w:r w:rsidRPr="00F65767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кагаз жана электрондук алып жүрүүчү</w:t>
      </w:r>
      <w:r w:rsidRPr="00F65767">
        <w:rPr>
          <w:sz w:val="28"/>
          <w:szCs w:val="28"/>
          <w:lang w:val="ky-KG"/>
        </w:rPr>
        <w:t>, ченемдик актынын жарыяланган булагын көрсөтүү м</w:t>
      </w:r>
      <w:r>
        <w:rPr>
          <w:sz w:val="28"/>
          <w:szCs w:val="28"/>
          <w:lang w:val="ky-KG"/>
        </w:rPr>
        <w:t xml:space="preserve">енен эки нускадагы көчүрмөсүн, </w:t>
      </w:r>
      <w:r w:rsidRPr="00F65767">
        <w:rPr>
          <w:sz w:val="28"/>
          <w:szCs w:val="28"/>
          <w:lang w:val="ky-KG"/>
        </w:rPr>
        <w:t>расмий жарыяланган</w:t>
      </w:r>
      <w:r>
        <w:rPr>
          <w:sz w:val="28"/>
          <w:szCs w:val="28"/>
          <w:lang w:val="ky-KG"/>
        </w:rPr>
        <w:t xml:space="preserve">дан тартып </w:t>
      </w:r>
      <w:r w:rsidRPr="00F65767">
        <w:rPr>
          <w:sz w:val="28"/>
          <w:szCs w:val="28"/>
          <w:lang w:val="ky-KG"/>
        </w:rPr>
        <w:t xml:space="preserve"> үч жумуш күндүн ичинде мамлекеттик каттоо үчү</w:t>
      </w:r>
      <w:r>
        <w:rPr>
          <w:sz w:val="28"/>
          <w:szCs w:val="28"/>
          <w:lang w:val="ky-KG"/>
        </w:rPr>
        <w:t>н Кыргыз Республикасынын Ю</w:t>
      </w:r>
      <w:r w:rsidRPr="00F65767">
        <w:rPr>
          <w:sz w:val="28"/>
          <w:szCs w:val="28"/>
          <w:lang w:val="ky-KG"/>
        </w:rPr>
        <w:t xml:space="preserve">стиция министрлигине </w:t>
      </w:r>
      <w:r>
        <w:rPr>
          <w:sz w:val="28"/>
          <w:szCs w:val="28"/>
          <w:lang w:val="ky-KG"/>
        </w:rPr>
        <w:t xml:space="preserve">жана </w:t>
      </w:r>
      <w:r w:rsidRPr="00F65767">
        <w:rPr>
          <w:sz w:val="28"/>
          <w:szCs w:val="28"/>
          <w:lang w:val="ky-KG"/>
        </w:rPr>
        <w:t xml:space="preserve">күчүнө кирген күндөн </w:t>
      </w:r>
      <w:r>
        <w:rPr>
          <w:sz w:val="28"/>
          <w:szCs w:val="28"/>
          <w:lang w:val="ky-KG"/>
        </w:rPr>
        <w:t xml:space="preserve">тартып </w:t>
      </w:r>
      <w:r w:rsidRPr="00F65767">
        <w:rPr>
          <w:sz w:val="28"/>
          <w:szCs w:val="28"/>
          <w:lang w:val="ky-KG"/>
        </w:rPr>
        <w:t>үч жумуш күндүн ичинде Кыргыз Республикасынын Өкмөтүнүн аппар</w:t>
      </w:r>
      <w:r>
        <w:rPr>
          <w:sz w:val="28"/>
          <w:szCs w:val="28"/>
          <w:lang w:val="ky-KG"/>
        </w:rPr>
        <w:t>атына маалымат катары жиберүү</w:t>
      </w:r>
      <w:r w:rsidRPr="00F65767">
        <w:rPr>
          <w:sz w:val="28"/>
          <w:szCs w:val="28"/>
          <w:lang w:val="ky-KG"/>
        </w:rPr>
        <w:t>.</w:t>
      </w:r>
    </w:p>
    <w:p w:rsidR="0091590D" w:rsidRDefault="0091590D" w:rsidP="002F370E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>3. Кыргыз Республикасынын Коргоо министринин 2004-жылдын</w:t>
      </w:r>
    </w:p>
    <w:p w:rsidR="0091590D" w:rsidRPr="00F65767" w:rsidRDefault="0091590D" w:rsidP="002F370E">
      <w:pPr>
        <w:spacing w:line="276" w:lineRule="auto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 xml:space="preserve">17-мартындагы №50 “Кыргыз Республикасынын Коргоо министрлигинин кошуундарын, бөлүктөрүн жана мекемелерин тынчтык убакта медициналык техника жана мүлк менен жабдуу ченемдерин колдонууга киргизүү жөнүндө” буйругу күчүн жоготту деп таанылсын. </w:t>
      </w:r>
    </w:p>
    <w:p w:rsidR="0091590D" w:rsidRPr="00F65767" w:rsidRDefault="0091590D" w:rsidP="001D7AAF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 xml:space="preserve">4. Ушул буйруктун аткарылышын контролдоо Кыргыз Республикасынын Коргоо иштери боюнча мамлекеттик комитетинин төрагасынын (материалдык-техникалык камсыздоо боюнча) орун басарына жүктөлсүн. </w:t>
      </w:r>
    </w:p>
    <w:p w:rsidR="0091590D" w:rsidRPr="00F65767" w:rsidRDefault="0091590D" w:rsidP="0063079D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F65767">
        <w:rPr>
          <w:sz w:val="28"/>
          <w:szCs w:val="28"/>
          <w:lang w:val="ky-KG"/>
        </w:rPr>
        <w:t xml:space="preserve">5. </w:t>
      </w:r>
      <w:r>
        <w:rPr>
          <w:sz w:val="28"/>
          <w:szCs w:val="28"/>
          <w:lang w:val="ky-KG"/>
        </w:rPr>
        <w:t>Ушул буйрук расмий</w:t>
      </w:r>
      <w:r w:rsidRPr="00F65767">
        <w:rPr>
          <w:sz w:val="28"/>
          <w:szCs w:val="28"/>
          <w:lang w:val="ky-KG"/>
        </w:rPr>
        <w:t xml:space="preserve"> жарыяланган күндө</w:t>
      </w:r>
      <w:r>
        <w:rPr>
          <w:sz w:val="28"/>
          <w:szCs w:val="28"/>
          <w:lang w:val="ky-KG"/>
        </w:rPr>
        <w:t>н тартып</w:t>
      </w:r>
      <w:r w:rsidRPr="00F65767">
        <w:rPr>
          <w:sz w:val="28"/>
          <w:szCs w:val="28"/>
          <w:lang w:val="ky-KG"/>
        </w:rPr>
        <w:t xml:space="preserve"> он кү</w:t>
      </w:r>
      <w:r>
        <w:rPr>
          <w:sz w:val="28"/>
          <w:szCs w:val="28"/>
          <w:lang w:val="ky-KG"/>
        </w:rPr>
        <w:t>н өткөндөн кийин</w:t>
      </w:r>
      <w:r w:rsidRPr="00F65767">
        <w:rPr>
          <w:sz w:val="28"/>
          <w:szCs w:val="28"/>
          <w:lang w:val="ky-KG"/>
        </w:rPr>
        <w:t xml:space="preserve"> күчүнө кирет.</w:t>
      </w:r>
    </w:p>
    <w:p w:rsidR="0091590D" w:rsidRPr="00F65767" w:rsidRDefault="0091590D" w:rsidP="001D7AAF">
      <w:pPr>
        <w:ind w:left="708"/>
        <w:jc w:val="both"/>
        <w:rPr>
          <w:sz w:val="28"/>
          <w:szCs w:val="28"/>
          <w:lang w:val="ky-KG"/>
        </w:rPr>
      </w:pPr>
    </w:p>
    <w:p w:rsidR="0091590D" w:rsidRDefault="0091590D" w:rsidP="00F82E6F">
      <w:pPr>
        <w:jc w:val="both"/>
        <w:rPr>
          <w:b/>
          <w:sz w:val="28"/>
          <w:szCs w:val="28"/>
          <w:lang w:val="ky-KG"/>
        </w:rPr>
      </w:pPr>
      <w:r w:rsidRPr="00F65767">
        <w:rPr>
          <w:b/>
          <w:sz w:val="28"/>
          <w:szCs w:val="28"/>
          <w:lang w:val="ky-KG"/>
        </w:rPr>
        <w:t xml:space="preserve">Кыргыз Республикасынын </w:t>
      </w:r>
    </w:p>
    <w:p w:rsidR="0091590D" w:rsidRPr="00F65767" w:rsidRDefault="0091590D" w:rsidP="00F82E6F">
      <w:pPr>
        <w:jc w:val="both"/>
        <w:rPr>
          <w:b/>
          <w:sz w:val="28"/>
          <w:szCs w:val="28"/>
          <w:lang w:val="ky-KG"/>
        </w:rPr>
      </w:pPr>
      <w:r w:rsidRPr="00F65767">
        <w:rPr>
          <w:b/>
          <w:sz w:val="28"/>
          <w:szCs w:val="28"/>
          <w:lang w:val="ky-KG"/>
        </w:rPr>
        <w:t>Коргоо</w:t>
      </w:r>
      <w:r w:rsidRPr="004309C9">
        <w:rPr>
          <w:b/>
          <w:sz w:val="28"/>
          <w:szCs w:val="28"/>
          <w:lang w:val="ky-KG"/>
        </w:rPr>
        <w:t xml:space="preserve"> </w:t>
      </w:r>
      <w:r w:rsidRPr="00F65767">
        <w:rPr>
          <w:b/>
          <w:sz w:val="28"/>
          <w:szCs w:val="28"/>
          <w:lang w:val="ky-KG"/>
        </w:rPr>
        <w:t>иштери боюнча</w:t>
      </w:r>
    </w:p>
    <w:p w:rsidR="0091590D" w:rsidRPr="00F65767" w:rsidRDefault="0091590D" w:rsidP="004309C9">
      <w:pPr>
        <w:rPr>
          <w:b/>
          <w:sz w:val="28"/>
          <w:szCs w:val="28"/>
          <w:lang w:val="ky-KG"/>
        </w:rPr>
      </w:pPr>
      <w:r w:rsidRPr="00F65767">
        <w:rPr>
          <w:b/>
          <w:sz w:val="28"/>
          <w:szCs w:val="28"/>
          <w:lang w:val="ky-KG"/>
        </w:rPr>
        <w:t>мамлекеттик</w:t>
      </w:r>
      <w:r w:rsidRPr="004309C9">
        <w:rPr>
          <w:b/>
          <w:sz w:val="28"/>
          <w:szCs w:val="28"/>
          <w:lang w:val="ky-KG"/>
        </w:rPr>
        <w:t xml:space="preserve"> </w:t>
      </w:r>
      <w:r w:rsidRPr="00F65767">
        <w:rPr>
          <w:b/>
          <w:sz w:val="28"/>
          <w:szCs w:val="28"/>
          <w:lang w:val="ky-KG"/>
        </w:rPr>
        <w:t>комитетинин төрагасы</w:t>
      </w:r>
    </w:p>
    <w:p w:rsidR="0091590D" w:rsidRPr="00F65767" w:rsidRDefault="0091590D" w:rsidP="001D7AAF">
      <w:pPr>
        <w:rPr>
          <w:b/>
          <w:sz w:val="28"/>
          <w:szCs w:val="28"/>
          <w:lang w:val="ky-KG"/>
        </w:rPr>
      </w:pPr>
      <w:r w:rsidRPr="00F65767">
        <w:rPr>
          <w:b/>
          <w:sz w:val="28"/>
          <w:szCs w:val="28"/>
          <w:lang w:val="ky-KG"/>
        </w:rPr>
        <w:t xml:space="preserve">полковник                                        </w:t>
      </w:r>
      <w:r>
        <w:rPr>
          <w:b/>
          <w:sz w:val="28"/>
          <w:szCs w:val="28"/>
          <w:lang w:val="ky-KG"/>
        </w:rPr>
        <w:t>к/к</w:t>
      </w:r>
      <w:r w:rsidRPr="00F65767">
        <w:rPr>
          <w:b/>
          <w:sz w:val="28"/>
          <w:szCs w:val="28"/>
          <w:lang w:val="ky-KG"/>
        </w:rPr>
        <w:t xml:space="preserve">     </w:t>
      </w:r>
      <w:r>
        <w:rPr>
          <w:b/>
          <w:sz w:val="28"/>
          <w:szCs w:val="28"/>
          <w:lang w:val="ky-KG"/>
        </w:rPr>
        <w:t xml:space="preserve">                           </w:t>
      </w:r>
      <w:r w:rsidRPr="00F65767">
        <w:rPr>
          <w:b/>
          <w:sz w:val="28"/>
          <w:szCs w:val="28"/>
          <w:lang w:val="ky-KG"/>
        </w:rPr>
        <w:t xml:space="preserve">  М.А. Касымкулов</w:t>
      </w:r>
    </w:p>
    <w:p w:rsidR="0091590D" w:rsidRPr="00C3756A" w:rsidRDefault="0091590D" w:rsidP="001D7AAF">
      <w:pPr>
        <w:ind w:firstLine="709"/>
        <w:rPr>
          <w:b/>
          <w:iCs/>
          <w:color w:val="000000"/>
          <w:sz w:val="28"/>
          <w:szCs w:val="28"/>
        </w:rPr>
      </w:pPr>
    </w:p>
    <w:p w:rsidR="0091590D" w:rsidRPr="00C3756A" w:rsidRDefault="0091590D" w:rsidP="001D7AAF">
      <w:pPr>
        <w:ind w:firstLine="709"/>
        <w:rPr>
          <w:b/>
          <w:sz w:val="28"/>
          <w:szCs w:val="28"/>
        </w:rPr>
      </w:pPr>
    </w:p>
    <w:p w:rsidR="0091590D" w:rsidRPr="00C3756A" w:rsidRDefault="0091590D" w:rsidP="001D7AAF">
      <w:pPr>
        <w:ind w:firstLine="709"/>
        <w:rPr>
          <w:sz w:val="28"/>
          <w:szCs w:val="28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1D7AAF">
      <w:pPr>
        <w:jc w:val="center"/>
        <w:rPr>
          <w:b/>
          <w:bCs/>
          <w:lang w:val="ky-KG"/>
        </w:rPr>
      </w:pPr>
    </w:p>
    <w:p w:rsidR="0091590D" w:rsidRDefault="0091590D" w:rsidP="002F370E">
      <w:pPr>
        <w:tabs>
          <w:tab w:val="left" w:pos="2760"/>
        </w:tabs>
        <w:rPr>
          <w:b/>
          <w:bCs/>
          <w:lang w:val="ky-KG"/>
        </w:rPr>
      </w:pPr>
      <w:r>
        <w:rPr>
          <w:b/>
          <w:bCs/>
          <w:lang w:val="ky-KG"/>
        </w:rPr>
        <w:tab/>
      </w:r>
      <w:r>
        <w:rPr>
          <w:b/>
          <w:bCs/>
          <w:lang w:val="ky-KG"/>
        </w:rPr>
        <w:tab/>
      </w:r>
    </w:p>
    <w:p w:rsidR="0091590D" w:rsidRPr="005141B6" w:rsidRDefault="0091590D" w:rsidP="005141B6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141B6">
        <w:rPr>
          <w:sz w:val="28"/>
          <w:szCs w:val="28"/>
        </w:rPr>
        <w:t>Р КИМК аскердик-медициналык башкармалыгы</w:t>
      </w:r>
    </w:p>
    <w:p w:rsidR="0091590D" w:rsidRPr="005141B6" w:rsidRDefault="0091590D" w:rsidP="005141B6">
      <w:pPr>
        <w:jc w:val="both"/>
        <w:rPr>
          <w:sz w:val="28"/>
          <w:szCs w:val="28"/>
        </w:rPr>
      </w:pPr>
      <w:r w:rsidRPr="005141B6">
        <w:rPr>
          <w:sz w:val="28"/>
          <w:szCs w:val="28"/>
        </w:rPr>
        <w:t>Атк. А.К. Матисаков</w:t>
      </w:r>
    </w:p>
    <w:p w:rsidR="0091590D" w:rsidRPr="005141B6" w:rsidRDefault="0091590D" w:rsidP="005141B6">
      <w:pPr>
        <w:jc w:val="both"/>
        <w:rPr>
          <w:sz w:val="28"/>
          <w:szCs w:val="28"/>
        </w:rPr>
      </w:pPr>
      <w:r w:rsidRPr="005141B6">
        <w:rPr>
          <w:sz w:val="28"/>
          <w:szCs w:val="28"/>
        </w:rPr>
        <w:t>Тел. 66-03-01</w:t>
      </w:r>
    </w:p>
    <w:p w:rsidR="0091590D" w:rsidRPr="005141B6" w:rsidRDefault="0091590D" w:rsidP="005141B6">
      <w:pPr>
        <w:jc w:val="both"/>
        <w:rPr>
          <w:sz w:val="28"/>
          <w:szCs w:val="28"/>
        </w:rPr>
      </w:pPr>
      <w:r w:rsidRPr="005141B6">
        <w:rPr>
          <w:sz w:val="28"/>
          <w:szCs w:val="28"/>
        </w:rPr>
        <w:t>Макулдашылды_______________________________</w:t>
      </w:r>
    </w:p>
    <w:p w:rsidR="0091590D" w:rsidRPr="005141B6" w:rsidRDefault="0091590D">
      <w:pPr>
        <w:rPr>
          <w:sz w:val="28"/>
          <w:szCs w:val="28"/>
        </w:rPr>
      </w:pPr>
    </w:p>
    <w:sectPr w:rsidR="0091590D" w:rsidRPr="005141B6" w:rsidSect="008505D3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AAF"/>
    <w:rsid w:val="00016D67"/>
    <w:rsid w:val="00043F38"/>
    <w:rsid w:val="000D5EDC"/>
    <w:rsid w:val="000E3DBC"/>
    <w:rsid w:val="00134F1B"/>
    <w:rsid w:val="00157D35"/>
    <w:rsid w:val="00177F43"/>
    <w:rsid w:val="001B0489"/>
    <w:rsid w:val="001D5C8D"/>
    <w:rsid w:val="001D7AAF"/>
    <w:rsid w:val="001E2C7E"/>
    <w:rsid w:val="00201677"/>
    <w:rsid w:val="00217A56"/>
    <w:rsid w:val="00242C73"/>
    <w:rsid w:val="00291493"/>
    <w:rsid w:val="002F370E"/>
    <w:rsid w:val="003037DA"/>
    <w:rsid w:val="00343F1F"/>
    <w:rsid w:val="00373CD7"/>
    <w:rsid w:val="003C6B9A"/>
    <w:rsid w:val="003D564A"/>
    <w:rsid w:val="004309C9"/>
    <w:rsid w:val="00440DE6"/>
    <w:rsid w:val="004753B2"/>
    <w:rsid w:val="00477817"/>
    <w:rsid w:val="00492F8D"/>
    <w:rsid w:val="004B2A1D"/>
    <w:rsid w:val="004E349B"/>
    <w:rsid w:val="004E4CA1"/>
    <w:rsid w:val="004F7621"/>
    <w:rsid w:val="005141B6"/>
    <w:rsid w:val="00544AC6"/>
    <w:rsid w:val="00584536"/>
    <w:rsid w:val="005A3D50"/>
    <w:rsid w:val="005B3BDB"/>
    <w:rsid w:val="005B547A"/>
    <w:rsid w:val="005E0CC5"/>
    <w:rsid w:val="005E1E40"/>
    <w:rsid w:val="00606E13"/>
    <w:rsid w:val="0063079D"/>
    <w:rsid w:val="00641D5E"/>
    <w:rsid w:val="0065372F"/>
    <w:rsid w:val="0068496A"/>
    <w:rsid w:val="006A6B40"/>
    <w:rsid w:val="006C3C67"/>
    <w:rsid w:val="006D3EC9"/>
    <w:rsid w:val="006F5D5A"/>
    <w:rsid w:val="00701729"/>
    <w:rsid w:val="00735B99"/>
    <w:rsid w:val="007466AE"/>
    <w:rsid w:val="007B61FD"/>
    <w:rsid w:val="007E0252"/>
    <w:rsid w:val="007F2BDF"/>
    <w:rsid w:val="00815880"/>
    <w:rsid w:val="008505D3"/>
    <w:rsid w:val="008C7570"/>
    <w:rsid w:val="008D71E2"/>
    <w:rsid w:val="0091590D"/>
    <w:rsid w:val="0095532D"/>
    <w:rsid w:val="0096442C"/>
    <w:rsid w:val="009C2619"/>
    <w:rsid w:val="009D1EC6"/>
    <w:rsid w:val="009D407E"/>
    <w:rsid w:val="009F0C57"/>
    <w:rsid w:val="00A13C03"/>
    <w:rsid w:val="00A30BCE"/>
    <w:rsid w:val="00A44E6D"/>
    <w:rsid w:val="00A950EF"/>
    <w:rsid w:val="00AB4CF5"/>
    <w:rsid w:val="00B07F03"/>
    <w:rsid w:val="00B14B2A"/>
    <w:rsid w:val="00B346CE"/>
    <w:rsid w:val="00C26FEE"/>
    <w:rsid w:val="00C3756A"/>
    <w:rsid w:val="00C47FF2"/>
    <w:rsid w:val="00C54333"/>
    <w:rsid w:val="00C66522"/>
    <w:rsid w:val="00CB0F21"/>
    <w:rsid w:val="00CB52E1"/>
    <w:rsid w:val="00CC2239"/>
    <w:rsid w:val="00CD38F6"/>
    <w:rsid w:val="00D26C21"/>
    <w:rsid w:val="00D30658"/>
    <w:rsid w:val="00D4738E"/>
    <w:rsid w:val="00D81F6A"/>
    <w:rsid w:val="00DC1A0A"/>
    <w:rsid w:val="00DD1F9C"/>
    <w:rsid w:val="00DD3EF7"/>
    <w:rsid w:val="00DF650B"/>
    <w:rsid w:val="00E14388"/>
    <w:rsid w:val="00E60915"/>
    <w:rsid w:val="00E75766"/>
    <w:rsid w:val="00E81AD5"/>
    <w:rsid w:val="00E8647D"/>
    <w:rsid w:val="00E90E77"/>
    <w:rsid w:val="00EF635A"/>
    <w:rsid w:val="00F65767"/>
    <w:rsid w:val="00F82E6F"/>
    <w:rsid w:val="00FC2EC7"/>
    <w:rsid w:val="00FF2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AA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7AAF"/>
    <w:pPr>
      <w:keepNext/>
      <w:jc w:val="both"/>
      <w:outlineLvl w:val="0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7AAF"/>
    <w:rPr>
      <w:rFonts w:ascii="Arial" w:hAnsi="Arial" w:cs="Times New Roman"/>
      <w:b/>
      <w:sz w:val="24"/>
      <w:szCs w:val="24"/>
      <w:lang w:eastAsia="ru-RU"/>
    </w:rPr>
  </w:style>
  <w:style w:type="paragraph" w:customStyle="1" w:styleId="tkTekst">
    <w:name w:val="_Текст обычный (tkTekst)"/>
    <w:basedOn w:val="Normal"/>
    <w:uiPriority w:val="99"/>
    <w:rsid w:val="001D7AA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D7A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7AA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1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</TotalTime>
  <Pages>3</Pages>
  <Words>442</Words>
  <Characters>2523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21</cp:revision>
  <cp:lastPrinted>2017-03-24T07:37:00Z</cp:lastPrinted>
  <dcterms:created xsi:type="dcterms:W3CDTF">2016-12-19T05:34:00Z</dcterms:created>
  <dcterms:modified xsi:type="dcterms:W3CDTF">2017-04-06T06:17:00Z</dcterms:modified>
</cp:coreProperties>
</file>